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90" w:rsidRDefault="0075119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51190" w:rsidRPr="007F0519" w:rsidRDefault="0075119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51190" w:rsidRDefault="0075119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51190" w:rsidRPr="007F0519" w:rsidRDefault="0075119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51190" w:rsidRPr="00F4290B" w:rsidRDefault="0075119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28.03.2022  №  73</w:t>
      </w:r>
    </w:p>
    <w:p w:rsidR="00751190" w:rsidRDefault="00751190">
      <w:r>
        <w:rPr>
          <w:rFonts w:ascii="Times New Roman" w:hAnsi="Times New Roman" w:cs="Times New Roman"/>
        </w:rPr>
        <w:t xml:space="preserve"> г. Унеча  Брянской области</w:t>
      </w:r>
    </w:p>
    <w:p w:rsidR="00751190" w:rsidRDefault="00751190">
      <w:pPr>
        <w:sectPr w:rsidR="00751190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751190" w:rsidRPr="008B5049" w:rsidRDefault="0075119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51190" w:rsidRDefault="0075119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190" w:rsidRDefault="00751190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751190" w:rsidRDefault="00751190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751190" w:rsidRPr="00A2658F" w:rsidRDefault="00751190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751190" w:rsidRDefault="00751190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190" w:rsidRPr="00A2658F" w:rsidRDefault="00751190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FF4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CF8">
        <w:rPr>
          <w:rFonts w:ascii="Times New Roman" w:hAnsi="Times New Roman" w:cs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4-85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3253-09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751190" w:rsidRDefault="00751190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51190" w:rsidRDefault="00751190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51190" w:rsidRPr="00A2658F" w:rsidRDefault="00751190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751190" w:rsidRPr="00A2658F" w:rsidRDefault="00751190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форме,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751190" w:rsidRDefault="00751190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1190" w:rsidRDefault="00751190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751190" w:rsidRDefault="00751190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751190" w:rsidRDefault="00751190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751190" w:rsidRDefault="00751190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751190" w:rsidRDefault="00751190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751190" w:rsidRPr="00A2658F" w:rsidRDefault="00751190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751190" w:rsidRPr="00A2658F" w:rsidRDefault="00751190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751190" w:rsidRDefault="00751190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751190" w:rsidRPr="00A2658F" w:rsidRDefault="00751190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751190" w:rsidRPr="00A2658F">
        <w:tc>
          <w:tcPr>
            <w:tcW w:w="3729" w:type="pct"/>
          </w:tcPr>
          <w:p w:rsidR="00751190" w:rsidRPr="00A2658F" w:rsidRDefault="0075119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90" w:rsidRDefault="00751190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90" w:rsidRPr="00A2658F" w:rsidRDefault="00751190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751190" w:rsidRPr="00A2658F" w:rsidRDefault="0075119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90" w:rsidRDefault="0075119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90" w:rsidRPr="00A2658F" w:rsidRDefault="0075119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751190" w:rsidRPr="00A2658F">
        <w:trPr>
          <w:trHeight w:val="930"/>
        </w:trPr>
        <w:tc>
          <w:tcPr>
            <w:tcW w:w="3729" w:type="pct"/>
          </w:tcPr>
          <w:p w:rsidR="00751190" w:rsidRPr="00A2658F" w:rsidRDefault="00751190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51190" w:rsidRPr="00A2658F" w:rsidRDefault="00751190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190" w:rsidRPr="00A2658F">
        <w:tc>
          <w:tcPr>
            <w:tcW w:w="3729" w:type="pct"/>
          </w:tcPr>
          <w:p w:rsidR="00751190" w:rsidRPr="00A2658F" w:rsidRDefault="0075119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51190" w:rsidRPr="00A2658F" w:rsidRDefault="00751190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190" w:rsidRPr="00A2658F">
        <w:trPr>
          <w:trHeight w:val="1308"/>
        </w:trPr>
        <w:tc>
          <w:tcPr>
            <w:tcW w:w="3729" w:type="pct"/>
          </w:tcPr>
          <w:p w:rsidR="00751190" w:rsidRPr="00A2658F" w:rsidRDefault="0075119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751190" w:rsidRPr="00A2658F" w:rsidRDefault="00751190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190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51190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751190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51190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51190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51190" w:rsidRDefault="00751190">
      <w:pPr>
        <w:spacing w:line="240" w:lineRule="auto"/>
      </w:pPr>
      <w:r>
        <w:br w:type="page"/>
      </w:r>
    </w:p>
    <w:p w:rsidR="00751190" w:rsidRPr="005724B2" w:rsidRDefault="0075119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751190" w:rsidRPr="005724B2" w:rsidRDefault="00751190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751190" w:rsidRPr="005724B2" w:rsidRDefault="00751190" w:rsidP="00586A11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28.03.2022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73</w:t>
      </w:r>
    </w:p>
    <w:p w:rsidR="00751190" w:rsidRDefault="00751190" w:rsidP="001A4A89"/>
    <w:p w:rsidR="00751190" w:rsidRDefault="00751190" w:rsidP="001A4A89"/>
    <w:p w:rsidR="00751190" w:rsidRDefault="00751190" w:rsidP="00586A11">
      <w:pPr>
        <w:tabs>
          <w:tab w:val="left" w:pos="4959"/>
        </w:tabs>
      </w:pPr>
    </w:p>
    <w:p w:rsidR="00751190" w:rsidRPr="004434E8" w:rsidRDefault="00751190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751190" w:rsidRPr="003D6C55" w:rsidRDefault="00751190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751190" w:rsidRDefault="00751190" w:rsidP="001A4A89"/>
    <w:p w:rsidR="00751190" w:rsidRDefault="00751190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751190" w:rsidRPr="00487994">
        <w:tc>
          <w:tcPr>
            <w:tcW w:w="542" w:type="dxa"/>
            <w:vAlign w:val="center"/>
          </w:tcPr>
          <w:p w:rsidR="00751190" w:rsidRPr="004434E8" w:rsidRDefault="00751190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51190" w:rsidRPr="004434E8" w:rsidRDefault="0075119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751190" w:rsidRPr="004434E8" w:rsidRDefault="0075119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751190" w:rsidRPr="004434E8" w:rsidRDefault="0075119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751190" w:rsidRPr="004434E8" w:rsidRDefault="0075119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751190" w:rsidRPr="00487994">
        <w:trPr>
          <w:trHeight w:val="1380"/>
        </w:trPr>
        <w:tc>
          <w:tcPr>
            <w:tcW w:w="542" w:type="dxa"/>
          </w:tcPr>
          <w:p w:rsidR="00751190" w:rsidRPr="00954830" w:rsidRDefault="0075119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751190" w:rsidRPr="00954830" w:rsidRDefault="00751190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751190" w:rsidRDefault="0075119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751190" w:rsidRPr="00954830" w:rsidRDefault="0075119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0430411:132</w:t>
            </w:r>
          </w:p>
        </w:tc>
        <w:tc>
          <w:tcPr>
            <w:tcW w:w="2565" w:type="dxa"/>
            <w:vAlign w:val="center"/>
          </w:tcPr>
          <w:p w:rsidR="00751190" w:rsidRPr="0095483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751190" w:rsidRPr="0095483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751190" w:rsidRPr="0095483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751190" w:rsidRPr="0095483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Малиновского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1190" w:rsidRPr="00954830" w:rsidRDefault="00751190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751190" w:rsidRPr="00487994">
        <w:trPr>
          <w:trHeight w:val="1380"/>
        </w:trPr>
        <w:tc>
          <w:tcPr>
            <w:tcW w:w="542" w:type="dxa"/>
          </w:tcPr>
          <w:p w:rsidR="00751190" w:rsidRPr="00954830" w:rsidRDefault="0075119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751190" w:rsidRDefault="00751190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751190" w:rsidRDefault="00751190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 помещение, площадь 36,5 кв.м., этаж № 1, </w:t>
            </w:r>
          </w:p>
          <w:p w:rsidR="00751190" w:rsidRPr="00954830" w:rsidRDefault="00751190" w:rsidP="007F7A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32:27:0430502:327</w:t>
            </w:r>
          </w:p>
        </w:tc>
        <w:tc>
          <w:tcPr>
            <w:tcW w:w="2565" w:type="dxa"/>
            <w:vAlign w:val="center"/>
          </w:tcPr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2</w:t>
            </w:r>
          </w:p>
          <w:p w:rsidR="00751190" w:rsidRPr="0095483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190" w:rsidRPr="00487994">
        <w:trPr>
          <w:trHeight w:val="1380"/>
        </w:trPr>
        <w:tc>
          <w:tcPr>
            <w:tcW w:w="542" w:type="dxa"/>
          </w:tcPr>
          <w:p w:rsidR="00751190" w:rsidRDefault="0075119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</w:tcPr>
          <w:p w:rsidR="00751190" w:rsidRDefault="0075119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751190" w:rsidRDefault="0075119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37,6 кв.м., этаж № 1,</w:t>
            </w:r>
          </w:p>
          <w:p w:rsidR="00751190" w:rsidRDefault="0075119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32:27:0430502:330</w:t>
            </w:r>
          </w:p>
        </w:tc>
        <w:tc>
          <w:tcPr>
            <w:tcW w:w="2565" w:type="dxa"/>
            <w:vAlign w:val="center"/>
          </w:tcPr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4</w:t>
            </w:r>
          </w:p>
          <w:p w:rsidR="00751190" w:rsidRDefault="0075119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190" w:rsidRDefault="00751190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51190" w:rsidRDefault="00751190" w:rsidP="001A4A89"/>
    <w:p w:rsidR="00751190" w:rsidRDefault="00751190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751190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751190" w:rsidRPr="005724B2" w:rsidRDefault="00751190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751190" w:rsidRPr="005724B2" w:rsidRDefault="0075119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751190" w:rsidRDefault="0075119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28.03.2022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73</w:t>
      </w:r>
    </w:p>
    <w:p w:rsidR="00751190" w:rsidRDefault="0075119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190" w:rsidRDefault="0075119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190" w:rsidRDefault="0075119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51190" w:rsidRPr="00E36104" w:rsidRDefault="0075119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51190" w:rsidRPr="006D4305" w:rsidRDefault="00751190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751190" w:rsidRPr="00151C64" w:rsidRDefault="0075119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751190" w:rsidRPr="006D4305">
        <w:tc>
          <w:tcPr>
            <w:tcW w:w="567" w:type="dxa"/>
          </w:tcPr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751190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51190" w:rsidRPr="004434E8" w:rsidRDefault="00751190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751190" w:rsidRPr="004434E8" w:rsidRDefault="00751190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51190" w:rsidRPr="006D4305">
        <w:trPr>
          <w:trHeight w:val="1111"/>
        </w:trPr>
        <w:tc>
          <w:tcPr>
            <w:tcW w:w="567" w:type="dxa"/>
          </w:tcPr>
          <w:p w:rsidR="00751190" w:rsidRPr="004B4CBE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90" w:rsidRPr="004B4CBE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Малиновского, д. 8,             пом. 3</w:t>
            </w:r>
          </w:p>
          <w:p w:rsidR="00751190" w:rsidRPr="00A72164" w:rsidRDefault="00751190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751190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234 120,00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39 020,00)</w:t>
            </w:r>
          </w:p>
        </w:tc>
        <w:tc>
          <w:tcPr>
            <w:tcW w:w="2223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11 706,00</w:t>
            </w:r>
          </w:p>
        </w:tc>
        <w:tc>
          <w:tcPr>
            <w:tcW w:w="2127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46 824,00</w:t>
            </w:r>
          </w:p>
        </w:tc>
      </w:tr>
      <w:tr w:rsidR="00751190" w:rsidRPr="006D4305">
        <w:trPr>
          <w:trHeight w:val="1111"/>
        </w:trPr>
        <w:tc>
          <w:tcPr>
            <w:tcW w:w="567" w:type="dxa"/>
          </w:tcPr>
          <w:p w:rsidR="00751190" w:rsidRPr="004B4CBE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751190" w:rsidRPr="00A72164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2</w:t>
            </w:r>
          </w:p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751190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174 120,00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29 020,00)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3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8 706,00</w:t>
            </w:r>
          </w:p>
        </w:tc>
        <w:tc>
          <w:tcPr>
            <w:tcW w:w="2127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34 824,00</w:t>
            </w:r>
          </w:p>
        </w:tc>
      </w:tr>
      <w:tr w:rsidR="00751190" w:rsidRPr="006D4305">
        <w:trPr>
          <w:trHeight w:val="1111"/>
        </w:trPr>
        <w:tc>
          <w:tcPr>
            <w:tcW w:w="567" w:type="dxa"/>
          </w:tcPr>
          <w:p w:rsidR="00751190" w:rsidRPr="004B4CBE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90" w:rsidRPr="00A72164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4</w:t>
            </w:r>
          </w:p>
          <w:p w:rsidR="00751190" w:rsidRDefault="00751190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751190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179 520,00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190" w:rsidRPr="004434E8" w:rsidRDefault="0075119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29 920,00)</w:t>
            </w:r>
          </w:p>
        </w:tc>
        <w:tc>
          <w:tcPr>
            <w:tcW w:w="2223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8 976,00</w:t>
            </w:r>
          </w:p>
        </w:tc>
        <w:tc>
          <w:tcPr>
            <w:tcW w:w="2127" w:type="dxa"/>
          </w:tcPr>
          <w:p w:rsidR="00751190" w:rsidRPr="004434E8" w:rsidRDefault="0075119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35 904,00</w:t>
            </w:r>
          </w:p>
        </w:tc>
      </w:tr>
    </w:tbl>
    <w:p w:rsidR="00751190" w:rsidRDefault="00751190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751190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D5340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1637A"/>
    <w:rsid w:val="0022127D"/>
    <w:rsid w:val="0022249D"/>
    <w:rsid w:val="00256699"/>
    <w:rsid w:val="002655F3"/>
    <w:rsid w:val="00281707"/>
    <w:rsid w:val="00295382"/>
    <w:rsid w:val="0029620E"/>
    <w:rsid w:val="002A2867"/>
    <w:rsid w:val="002A57C1"/>
    <w:rsid w:val="002A6291"/>
    <w:rsid w:val="002A6E0B"/>
    <w:rsid w:val="002B047F"/>
    <w:rsid w:val="002B36BF"/>
    <w:rsid w:val="002B7EB0"/>
    <w:rsid w:val="002C0144"/>
    <w:rsid w:val="002C07C1"/>
    <w:rsid w:val="002C0EB3"/>
    <w:rsid w:val="002D2F0C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86A11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12C2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6DC4"/>
    <w:rsid w:val="006D765C"/>
    <w:rsid w:val="006E3C1B"/>
    <w:rsid w:val="006E6CE0"/>
    <w:rsid w:val="006F7E2B"/>
    <w:rsid w:val="007034C0"/>
    <w:rsid w:val="00707C67"/>
    <w:rsid w:val="0071397A"/>
    <w:rsid w:val="007154FB"/>
    <w:rsid w:val="007179B8"/>
    <w:rsid w:val="007213B0"/>
    <w:rsid w:val="00722D73"/>
    <w:rsid w:val="007258CC"/>
    <w:rsid w:val="0072781C"/>
    <w:rsid w:val="00735343"/>
    <w:rsid w:val="00736A27"/>
    <w:rsid w:val="0074322A"/>
    <w:rsid w:val="00751190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6EB3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0368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97F60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0F3"/>
    <w:rsid w:val="00D3759D"/>
    <w:rsid w:val="00D44367"/>
    <w:rsid w:val="00D5590D"/>
    <w:rsid w:val="00D65173"/>
    <w:rsid w:val="00D74C78"/>
    <w:rsid w:val="00D7604B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54F1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5EF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0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1390</TotalTime>
  <Pages>4</Pages>
  <Words>1041</Words>
  <Characters>5938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27</cp:revision>
  <cp:lastPrinted>2020-12-04T12:45:00Z</cp:lastPrinted>
  <dcterms:created xsi:type="dcterms:W3CDTF">2020-12-03T14:01:00Z</dcterms:created>
  <dcterms:modified xsi:type="dcterms:W3CDTF">2022-03-29T11:29:00Z</dcterms:modified>
</cp:coreProperties>
</file>